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32A3740B" w:rsidR="00C44B8B" w:rsidRPr="00B84365" w:rsidRDefault="009B54A6" w:rsidP="00EC32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EC32D3">
              <w:rPr>
                <w:b/>
                <w:sz w:val="26"/>
                <w:szCs w:val="26"/>
              </w:rPr>
              <w:t>299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1202D1E2" w:rsidR="00C44B8B" w:rsidRPr="00EC32D3" w:rsidRDefault="00EC32D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2069305</w:t>
            </w:r>
          </w:p>
        </w:tc>
      </w:tr>
    </w:tbl>
    <w:p w14:paraId="182A8DFD" w14:textId="77777777" w:rsidR="005F39DE" w:rsidRPr="00E477C5" w:rsidRDefault="005F39DE" w:rsidP="005F39DE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3395D3B1" w14:textId="77777777" w:rsidR="005F39DE" w:rsidRPr="00E477C5" w:rsidRDefault="005F39DE" w:rsidP="005F39DE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15E6EA4C" w14:textId="77777777" w:rsidR="005F39DE" w:rsidRPr="00E477C5" w:rsidRDefault="005F39DE" w:rsidP="005F39DE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56B7138A" w14:textId="77777777" w:rsidR="005F39DE" w:rsidRPr="00E477C5" w:rsidRDefault="005F39DE" w:rsidP="005F39D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48757C3C" w14:textId="77777777" w:rsidR="005F39DE" w:rsidRPr="00E477C5" w:rsidRDefault="005F39DE" w:rsidP="005F39DE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13FBA4D8" w14:textId="77B109F2" w:rsidR="00EC32D3" w:rsidRPr="00744DB5" w:rsidRDefault="00EC32D3" w:rsidP="00EC32D3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4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185</w:t>
      </w:r>
      <w:r w:rsidRPr="00744DB5">
        <w:rPr>
          <w:b/>
          <w:sz w:val="26"/>
          <w:szCs w:val="26"/>
        </w:rPr>
        <w:t>-2Т</w:t>
      </w:r>
      <w:bookmarkStart w:id="0" w:name="_GoBack"/>
      <w:bookmarkEnd w:id="0"/>
    </w:p>
    <w:p w14:paraId="37EFB9BA" w14:textId="77777777" w:rsidR="00EC32D3" w:rsidRPr="00B84365" w:rsidRDefault="00EC32D3" w:rsidP="00EC32D3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6A29625A" w14:textId="562B09E6" w:rsidR="005F39DE" w:rsidRPr="00E477C5" w:rsidRDefault="005F39DE" w:rsidP="005F39D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50AEFF4B" w14:textId="77777777" w:rsidR="005F39DE" w:rsidRPr="00B84365" w:rsidRDefault="005F39DE" w:rsidP="005F39DE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p w14:paraId="6A779E03" w14:textId="4A30D62C" w:rsidR="008655BB" w:rsidRPr="00B84365" w:rsidRDefault="008655BB" w:rsidP="008655B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418"/>
      </w:tblGrid>
      <w:tr w:rsidR="00EC32D3" w:rsidRPr="00AA3CDA" w14:paraId="26718FB8" w14:textId="77777777" w:rsidTr="005F39DE">
        <w:tc>
          <w:tcPr>
            <w:tcW w:w="10627" w:type="dxa"/>
            <w:gridSpan w:val="7"/>
            <w:vAlign w:val="center"/>
            <w:hideMark/>
          </w:tcPr>
          <w:p w14:paraId="646F8C98" w14:textId="7DE3856F" w:rsidR="00EC32D3" w:rsidRPr="00AA3CDA" w:rsidRDefault="00EC32D3" w:rsidP="00EC32D3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185</w:t>
            </w:r>
            <w:r w:rsidRPr="00AA3CD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EC32D3" w:rsidRPr="00AA3CDA" w14:paraId="4D16F593" w14:textId="77777777" w:rsidTr="005F39DE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339EB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1CF6E" w14:textId="269E32B6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Интервал д</w:t>
            </w:r>
            <w:r w:rsidRPr="00AA3CDA">
              <w:rPr>
                <w:sz w:val="22"/>
                <w:szCs w:val="22"/>
              </w:rPr>
              <w:t>иаметр</w:t>
            </w:r>
            <w:r>
              <w:rPr>
                <w:sz w:val="22"/>
                <w:szCs w:val="22"/>
              </w:rPr>
              <w:t>ов</w:t>
            </w:r>
            <w:r w:rsidRPr="00AA3CDA">
              <w:rPr>
                <w:sz w:val="22"/>
                <w:szCs w:val="22"/>
              </w:rPr>
              <w:t xml:space="preserve">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F6788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3AB91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4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9A760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EC32D3" w:rsidRPr="00AA3CDA" w14:paraId="1656CE7C" w14:textId="77777777" w:rsidTr="005F39DE">
        <w:tc>
          <w:tcPr>
            <w:tcW w:w="2709" w:type="dxa"/>
            <w:vMerge/>
            <w:vAlign w:val="center"/>
            <w:hideMark/>
          </w:tcPr>
          <w:p w14:paraId="04D7F13B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B4E1C54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2EA1AFB0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DBF71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0616FC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AC9F94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418" w:type="dxa"/>
            <w:vMerge/>
            <w:vAlign w:val="center"/>
            <w:hideMark/>
          </w:tcPr>
          <w:p w14:paraId="2A72EF65" w14:textId="77777777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2D3" w:rsidRPr="00AA3CDA" w14:paraId="10360666" w14:textId="77777777" w:rsidTr="005F39DE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3C27E4" w14:textId="4D837C38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EC32D3">
              <w:rPr>
                <w:sz w:val="22"/>
                <w:szCs w:val="22"/>
              </w:rPr>
              <w:t>А240; АС95/141; АС185/24; АС185/29; АС185/43; АС205/27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31C2F" w14:textId="16A12256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EC32D3">
              <w:rPr>
                <w:sz w:val="22"/>
                <w:szCs w:val="22"/>
              </w:rPr>
              <w:t>18,8-20,0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D266B" w14:textId="1769A991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EC32D3">
              <w:rPr>
                <w:sz w:val="22"/>
                <w:szCs w:val="22"/>
              </w:rPr>
              <w:t>АШ-26,0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E7ADB6" w14:textId="0F247F83" w:rsidR="00EC32D3" w:rsidRPr="00AA3CDA" w:rsidRDefault="00EC32D3" w:rsidP="000D5E4E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245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000CF6" w14:textId="5C40CE88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AA3CDA">
              <w:rPr>
                <w:sz w:val="22"/>
                <w:szCs w:val="22"/>
              </w:rPr>
              <w:t>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E1E26" w14:textId="5FCB1992" w:rsidR="00EC32D3" w:rsidRPr="00AA3CDA" w:rsidRDefault="00EC32D3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7571E" w14:textId="71810C4C" w:rsidR="00EC32D3" w:rsidRPr="00AA3CDA" w:rsidRDefault="00EC32D3" w:rsidP="00EC32D3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416</w:t>
            </w:r>
          </w:p>
        </w:tc>
      </w:tr>
    </w:tbl>
    <w:p w14:paraId="5CA2965E" w14:textId="77777777" w:rsidR="00EC32D3" w:rsidRPr="00B84365" w:rsidRDefault="00EC32D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1E0C3E6B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32AF2920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7F1794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7BA29" w14:textId="77777777" w:rsidR="00E04ADB" w:rsidRDefault="00E04ADB">
      <w:r>
        <w:separator/>
      </w:r>
    </w:p>
  </w:endnote>
  <w:endnote w:type="continuationSeparator" w:id="0">
    <w:p w14:paraId="43FCB599" w14:textId="77777777" w:rsidR="00E04ADB" w:rsidRDefault="00E0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9B890" w14:textId="77777777" w:rsidR="00E04ADB" w:rsidRDefault="00E04ADB">
      <w:r>
        <w:separator/>
      </w:r>
    </w:p>
  </w:footnote>
  <w:footnote w:type="continuationSeparator" w:id="0">
    <w:p w14:paraId="672EBFD7" w14:textId="77777777" w:rsidR="00E04ADB" w:rsidRDefault="00E04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39DE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794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5BB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ADB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2D3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1BB860F-50ED-4DA8-93A6-E99344D2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3</Pages>
  <Words>911</Words>
  <Characters>6895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2022-12-29T11:55:00Z</dcterms:created>
  <dcterms:modified xsi:type="dcterms:W3CDTF">2022-12-30T11:30:00Z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